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B6B" w:rsidRPr="00203244" w:rsidRDefault="003C3B6B" w:rsidP="003C3B6B">
      <w:pPr>
        <w:keepNext/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3C3B6B" w:rsidRPr="00203244" w:rsidRDefault="003C3B6B" w:rsidP="003C3B6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3C3B6B" w:rsidRPr="00203244" w:rsidRDefault="003C3B6B" w:rsidP="003C3B6B"/>
    <w:p w:rsidR="003C3B6B" w:rsidRPr="00203244" w:rsidRDefault="003C3B6B" w:rsidP="003C3B6B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3C3B6B" w:rsidRPr="00203244" w:rsidRDefault="003C3B6B" w:rsidP="003C3B6B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>«__»________20</w:t>
      </w:r>
      <w:r>
        <w:t>__</w:t>
      </w:r>
      <w:r w:rsidRPr="00203244">
        <w:t xml:space="preserve">г. </w:t>
      </w:r>
    </w:p>
    <w:p w:rsidR="003C3B6B" w:rsidRPr="00203244" w:rsidRDefault="003C3B6B" w:rsidP="003C3B6B">
      <w:pPr>
        <w:ind w:left="-2410" w:right="19"/>
        <w:jc w:val="center"/>
        <w:rPr>
          <w:b/>
        </w:rPr>
      </w:pPr>
    </w:p>
    <w:p w:rsidR="003C3B6B" w:rsidRPr="00203244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3C3B6B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</w:t>
      </w:r>
      <w:r w:rsidRPr="007D557E">
        <w:rPr>
          <w:rFonts w:ascii="Arial" w:hAnsi="Arial" w:cs="Arial"/>
          <w:b/>
        </w:rPr>
        <w:t>на поставку</w:t>
      </w:r>
      <w:r w:rsidRPr="00203244">
        <w:rPr>
          <w:rFonts w:ascii="Arial" w:hAnsi="Arial" w:cs="Arial"/>
          <w:b/>
        </w:rPr>
        <w:t xml:space="preserve"> товаров, работ и услуг</w:t>
      </w:r>
    </w:p>
    <w:p w:rsidR="003C3B6B" w:rsidRPr="00203244" w:rsidRDefault="003C3B6B" w:rsidP="003C3B6B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 </w:t>
      </w:r>
      <w:r w:rsidRPr="00203244">
        <w:t>[</w:t>
      </w:r>
      <w:r w:rsidRPr="0007372F">
        <w:rPr>
          <w:i/>
          <w:shd w:val="clear" w:color="auto" w:fill="FFFFCC"/>
        </w:rPr>
        <w:t>указать наименование Общества группы</w:t>
      </w:r>
      <w:r>
        <w:rPr>
          <w:i/>
          <w:shd w:val="clear" w:color="auto" w:fill="FFFFCC"/>
        </w:rPr>
        <w:t>, в которое подаются документы на аккредитацию</w:t>
      </w:r>
      <w:r w:rsidRPr="00203244">
        <w:t>]</w:t>
      </w:r>
    </w:p>
    <w:p w:rsidR="003C3B6B" w:rsidRPr="00203244" w:rsidRDefault="003C3B6B" w:rsidP="003C3B6B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3C3B6B" w:rsidRPr="00203244" w:rsidRDefault="003C3B6B" w:rsidP="003C3B6B">
      <w:pPr>
        <w:tabs>
          <w:tab w:val="clear" w:pos="1134"/>
        </w:tabs>
        <w:spacing w:after="120"/>
        <w:ind w:firstLine="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3C3B6B" w:rsidRPr="00FF4D0B" w:rsidTr="00BE7E31">
        <w:tc>
          <w:tcPr>
            <w:tcW w:w="1491" w:type="pct"/>
            <w:shd w:val="clear" w:color="auto" w:fill="auto"/>
            <w:vAlign w:val="center"/>
          </w:tcPr>
          <w:p w:rsidR="003C3B6B" w:rsidRPr="00FF4D0B" w:rsidRDefault="003C3B6B" w:rsidP="00BE7E31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3C3B6B" w:rsidRPr="00FF4D0B" w:rsidRDefault="003C3B6B" w:rsidP="00145F93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bookmarkStart w:id="11" w:name="_GoBack"/>
            <w:bookmarkEnd w:id="11"/>
            <w:r w:rsidRPr="00FF4D0B">
              <w:rPr>
                <w:sz w:val="18"/>
                <w:szCs w:val="16"/>
              </w:rPr>
              <w:t xml:space="preserve">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3C3B6B" w:rsidRPr="00FF4D0B" w:rsidRDefault="003C3B6B" w:rsidP="00BE7E31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5000" w:type="pct"/>
            <w:gridSpan w:val="3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3C3B6B" w:rsidRPr="00203244" w:rsidTr="00BE7E31">
        <w:tc>
          <w:tcPr>
            <w:tcW w:w="1491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C3B6B" w:rsidRPr="00203244" w:rsidRDefault="003C3B6B" w:rsidP="00BE7E31">
            <w:pPr>
              <w:ind w:right="14"/>
            </w:pPr>
          </w:p>
        </w:tc>
      </w:tr>
    </w:tbl>
    <w:p w:rsidR="003C3B6B" w:rsidRPr="00203244" w:rsidRDefault="003C3B6B" w:rsidP="003C3B6B">
      <w:pPr>
        <w:ind w:right="14" w:firstLine="0"/>
      </w:pPr>
    </w:p>
    <w:p w:rsidR="003C3B6B" w:rsidRPr="00203244" w:rsidRDefault="003C3B6B" w:rsidP="003C3B6B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3C3B6B" w:rsidRPr="00F464D5" w:rsidRDefault="003C3B6B" w:rsidP="003C3B6B">
      <w:pPr>
        <w:spacing w:before="240"/>
        <w:rPr>
          <w:color w:val="000000"/>
          <w:spacing w:val="-2"/>
          <w:sz w:val="20"/>
        </w:rPr>
      </w:pPr>
      <w:r w:rsidRPr="00F464D5">
        <w:rPr>
          <w:color w:val="000000"/>
          <w:spacing w:val="-2"/>
          <w:sz w:val="20"/>
        </w:rPr>
        <w:t>Исп. ФИО</w:t>
      </w:r>
    </w:p>
    <w:p w:rsidR="003C3B6B" w:rsidRPr="00F464D5" w:rsidRDefault="003C3B6B" w:rsidP="003C3B6B">
      <w:pPr>
        <w:rPr>
          <w:sz w:val="20"/>
        </w:rPr>
      </w:pPr>
      <w:r w:rsidRPr="00F464D5">
        <w:rPr>
          <w:color w:val="000000"/>
          <w:spacing w:val="-2"/>
          <w:sz w:val="20"/>
        </w:rPr>
        <w:t>Тел.</w:t>
      </w:r>
    </w:p>
    <w:p w:rsidR="003C3B6B" w:rsidRDefault="003C3B6B" w:rsidP="003C3B6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3C3B6B" w:rsidRPr="00203244" w:rsidRDefault="003C3B6B" w:rsidP="003C3B6B">
      <w:pPr>
        <w:tabs>
          <w:tab w:val="clear" w:pos="1134"/>
          <w:tab w:val="left" w:pos="284"/>
        </w:tabs>
        <w:ind w:firstLine="0"/>
        <w:rPr>
          <w:i/>
        </w:rPr>
      </w:pPr>
      <w:r w:rsidRPr="003D7230">
        <w:rPr>
          <w:b/>
        </w:rPr>
        <w:t>Инструкция по заполнению</w:t>
      </w:r>
      <w:r w:rsidRPr="00203244">
        <w:rPr>
          <w:i/>
        </w:rPr>
        <w:t xml:space="preserve">: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3C3B6B" w:rsidRPr="00203244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наименование, форму собственности, ИНН, местонахождение (страну регистрации) и долю в % в организации–Поставщика/Участника закупки;</w:t>
      </w:r>
    </w:p>
    <w:p w:rsidR="003C3B6B" w:rsidRPr="003C3B6B" w:rsidRDefault="003C3B6B" w:rsidP="003C3B6B">
      <w:pPr>
        <w:pStyle w:val="a3"/>
        <w:widowControl/>
        <w:numPr>
          <w:ilvl w:val="2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3C3B6B">
        <w:rPr>
          <w:i/>
        </w:rPr>
        <w:t>своих собственников (до конечных);</w:t>
      </w:r>
    </w:p>
    <w:p w:rsidR="00B91357" w:rsidRPr="003C3B6B" w:rsidRDefault="003C3B6B" w:rsidP="003C3B6B">
      <w:pPr>
        <w:pStyle w:val="a3"/>
        <w:widowControl/>
        <w:numPr>
          <w:ilvl w:val="0"/>
          <w:numId w:val="3"/>
        </w:numPr>
        <w:tabs>
          <w:tab w:val="clear" w:pos="1134"/>
          <w:tab w:val="left" w:pos="28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</w:t>
      </w:r>
      <w:r>
        <w:rPr>
          <w:i/>
        </w:rPr>
        <w:t xml:space="preserve"> акций.</w:t>
      </w:r>
    </w:p>
    <w:sectPr w:rsidR="00B91357" w:rsidRPr="003C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B6B" w:rsidRDefault="003C3B6B" w:rsidP="003C3B6B">
      <w:r>
        <w:separator/>
      </w:r>
    </w:p>
  </w:endnote>
  <w:endnote w:type="continuationSeparator" w:id="0">
    <w:p w:rsidR="003C3B6B" w:rsidRDefault="003C3B6B" w:rsidP="003C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B6B" w:rsidRDefault="003C3B6B" w:rsidP="003C3B6B">
      <w:r>
        <w:separator/>
      </w:r>
    </w:p>
  </w:footnote>
  <w:footnote w:type="continuationSeparator" w:id="0">
    <w:p w:rsidR="003C3B6B" w:rsidRDefault="003C3B6B" w:rsidP="003C3B6B">
      <w:r>
        <w:continuationSeparator/>
      </w:r>
    </w:p>
  </w:footnote>
  <w:footnote w:id="1">
    <w:p w:rsidR="003C3B6B" w:rsidRPr="00D77287" w:rsidRDefault="003C3B6B" w:rsidP="003C3B6B">
      <w:pPr>
        <w:pStyle w:val="a8"/>
        <w:spacing w:before="0"/>
        <w:rPr>
          <w:rFonts w:ascii="Arial" w:hAnsi="Arial" w:cs="Arial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05315E"/>
    <w:multiLevelType w:val="hybridMultilevel"/>
    <w:tmpl w:val="505087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6B"/>
    <w:rsid w:val="00145F93"/>
    <w:rsid w:val="0031668F"/>
    <w:rsid w:val="003C3B6B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C2BF4-C7D9-478A-B3C2-DD2F3A7C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B6B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3C3B6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3C3B6B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3C3B6B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3C3B6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3C3B6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C3B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70FB18E0</Template>
  <TotalTime>23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Ипполитова Светлана Витальевна</cp:lastModifiedBy>
  <cp:revision>2</cp:revision>
  <dcterms:created xsi:type="dcterms:W3CDTF">2020-04-01T14:56:00Z</dcterms:created>
  <dcterms:modified xsi:type="dcterms:W3CDTF">2020-04-01T15:19:00Z</dcterms:modified>
</cp:coreProperties>
</file>